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8A158" w14:textId="4C0080CB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4B4B8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="00280253" w:rsidRPr="00280253">
        <w:rPr>
          <w:rFonts w:cs="Arial"/>
          <w:bCs/>
          <w:sz w:val="22"/>
        </w:rPr>
        <w:t>SP-241785</w:t>
      </w:r>
    </w:p>
    <w:p w14:paraId="714284B5" w14:textId="77777777" w:rsidR="000F7ECB" w:rsidRPr="00DC278D" w:rsidRDefault="004B4B8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Spain 10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13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December</w:t>
      </w:r>
      <w:r w:rsidR="000F7ECB" w:rsidRPr="007B0EA1">
        <w:rPr>
          <w:rFonts w:cs="Arial"/>
          <w:bCs/>
          <w:sz w:val="22"/>
        </w:rPr>
        <w:t xml:space="preserve"> </w:t>
      </w:r>
      <w:r w:rsidR="007B0EA1"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FEA087F" w14:textId="54AE7206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</w:t>
      </w:r>
      <w:r w:rsidR="00AF1B77">
        <w:rPr>
          <w:rFonts w:ascii="Arial" w:hAnsi="Arial" w:cs="Arial"/>
          <w:b/>
        </w:rPr>
        <w:t>R</w:t>
      </w:r>
      <w:r w:rsidR="008919D6">
        <w:rPr>
          <w:rFonts w:ascii="Arial" w:hAnsi="Arial" w:cs="Arial"/>
          <w:b/>
        </w:rPr>
        <w:t xml:space="preserve"> 33.</w:t>
      </w:r>
      <w:r w:rsidR="00665298">
        <w:rPr>
          <w:rFonts w:ascii="Arial" w:hAnsi="Arial" w:cs="Arial"/>
          <w:b/>
        </w:rPr>
        <w:t>759</w:t>
      </w:r>
      <w:r w:rsidR="00B45FB9">
        <w:rPr>
          <w:rFonts w:ascii="Arial" w:hAnsi="Arial" w:cs="Arial"/>
          <w:b/>
        </w:rPr>
        <w:t xml:space="preserve"> </w:t>
      </w:r>
      <w:r w:rsidR="00F65FBF" w:rsidRPr="00F65FBF">
        <w:rPr>
          <w:rFonts w:ascii="Arial" w:hAnsi="Arial" w:cs="Arial"/>
          <w:b/>
        </w:rPr>
        <w:t>'Study on security enhancements of Uncrewed Aerial Systems (UAS) Phase 3'</w:t>
      </w:r>
      <w:r w:rsidR="0003305D">
        <w:rPr>
          <w:rFonts w:ascii="Arial" w:hAnsi="Arial" w:cs="Arial"/>
          <w:b/>
        </w:rPr>
        <w:t>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A158FB4" w14:textId="5E941A8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7A6AA5">
        <w:rPr>
          <w:rFonts w:ascii="Arial" w:hAnsi="Arial" w:cs="Arial"/>
          <w:b/>
        </w:rPr>
        <w:t xml:space="preserve">Information and </w:t>
      </w:r>
      <w:r w:rsidR="007B0EA1">
        <w:rPr>
          <w:rFonts w:ascii="Arial" w:hAnsi="Arial" w:cs="Arial"/>
          <w:b/>
        </w:rPr>
        <w:t>Approval</w:t>
      </w:r>
    </w:p>
    <w:p w14:paraId="2836EC4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13D57B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9F1C08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3C3A7" w14:textId="79F66220" w:rsidR="004B66FA" w:rsidRDefault="00E51E32" w:rsidP="004B66FA">
      <w:r w:rsidRPr="00E51E32">
        <w:t xml:space="preserve">This Technical Report contains the outcome of the study of </w:t>
      </w:r>
      <w:r>
        <w:t>one</w:t>
      </w:r>
      <w:r w:rsidRPr="00E51E32">
        <w:t xml:space="preserve"> key </w:t>
      </w:r>
      <w:r w:rsidR="00CE4CDD">
        <w:t>i</w:t>
      </w:r>
      <w:r w:rsidRPr="00E51E32">
        <w:t>ssue</w:t>
      </w:r>
      <w:r w:rsidR="00102A3C">
        <w:t xml:space="preserve"> (</w:t>
      </w:r>
      <w:r w:rsidR="00102A3C" w:rsidRPr="00102A3C">
        <w:rPr>
          <w:lang w:val="en-US"/>
        </w:rPr>
        <w:t>security enhancements to NEF services in support of multiple USSs</w:t>
      </w:r>
      <w:r w:rsidR="00AF69B8">
        <w:rPr>
          <w:lang w:val="en-US"/>
        </w:rPr>
        <w:t>)</w:t>
      </w:r>
      <w:r w:rsidRPr="00E51E32">
        <w:t xml:space="preserve"> identified by the </w:t>
      </w:r>
      <w:r w:rsidR="008919D6">
        <w:t>T</w:t>
      </w:r>
      <w:r w:rsidR="00665298">
        <w:t>R</w:t>
      </w:r>
      <w:r w:rsidR="008919D6">
        <w:t xml:space="preserve"> 33.</w:t>
      </w:r>
      <w:r w:rsidR="00665298">
        <w:t>759</w:t>
      </w:r>
      <w:r w:rsidR="003275C8">
        <w:t xml:space="preserve"> </w:t>
      </w:r>
      <w:r w:rsidR="004B66FA">
        <w:t>"</w:t>
      </w:r>
      <w:r w:rsidR="00665298" w:rsidRPr="00665298">
        <w:t>Study on security enhancements of Uncrewed Aerial Systems (UAS) Phase 3</w:t>
      </w:r>
      <w:r w:rsidR="004B66FA">
        <w:t>.</w:t>
      </w:r>
      <w:r w:rsidR="00556AAF">
        <w:t>"</w:t>
      </w:r>
    </w:p>
    <w:p w14:paraId="10D41B98" w14:textId="32EF0E49" w:rsidR="00BB105B" w:rsidRDefault="00BB105B" w:rsidP="004B66FA">
      <w:r w:rsidRPr="00BB105B">
        <w:t xml:space="preserve">The TR is considered </w:t>
      </w:r>
      <w:r w:rsidR="00FE0C4D">
        <w:t>90</w:t>
      </w:r>
      <w:r w:rsidRPr="00BB105B">
        <w:t>% complete.</w:t>
      </w:r>
    </w:p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77777777" w:rsidR="004B66FA" w:rsidRDefault="004B66FA" w:rsidP="004B66FA">
      <w:r>
        <w:t>This is the first presentation to TSG SA.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04569937" w:rsidR="0045428D" w:rsidRPr="000F63F0" w:rsidRDefault="00CF5E1B">
      <w:pPr>
        <w:tabs>
          <w:tab w:val="left" w:pos="3119"/>
        </w:tabs>
        <w:rPr>
          <w:color w:val="0000FF"/>
        </w:rPr>
      </w:pPr>
      <w:r>
        <w:t>Clean-up</w:t>
      </w:r>
      <w:r w:rsidR="00FE0C4D">
        <w:t xml:space="preserve"> of the document and edit</w:t>
      </w:r>
      <w:r w:rsidR="00C667C6">
        <w:t>or’s</w:t>
      </w:r>
      <w:r w:rsidR="00FE0C4D">
        <w:t xml:space="preserve"> notes.</w:t>
      </w:r>
      <w:r w:rsidR="00FE0C4D"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4656715">
    <w:abstractNumId w:val="3"/>
  </w:num>
  <w:num w:numId="2" w16cid:durableId="1279487650">
    <w:abstractNumId w:val="7"/>
  </w:num>
  <w:num w:numId="3" w16cid:durableId="1900437262">
    <w:abstractNumId w:val="6"/>
  </w:num>
  <w:num w:numId="4" w16cid:durableId="548422555">
    <w:abstractNumId w:val="8"/>
  </w:num>
  <w:num w:numId="5" w16cid:durableId="1493597394">
    <w:abstractNumId w:val="9"/>
  </w:num>
  <w:num w:numId="6" w16cid:durableId="254748352">
    <w:abstractNumId w:val="5"/>
  </w:num>
  <w:num w:numId="7" w16cid:durableId="422647371">
    <w:abstractNumId w:val="4"/>
  </w:num>
  <w:num w:numId="8" w16cid:durableId="932398688">
    <w:abstractNumId w:val="2"/>
  </w:num>
  <w:num w:numId="9" w16cid:durableId="1163007525">
    <w:abstractNumId w:val="1"/>
  </w:num>
  <w:num w:numId="10" w16cid:durableId="1757556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6494B"/>
    <w:rsid w:val="000711AA"/>
    <w:rsid w:val="000D16DA"/>
    <w:rsid w:val="000D5F18"/>
    <w:rsid w:val="000F63F0"/>
    <w:rsid w:val="000F7ECB"/>
    <w:rsid w:val="00102A3C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22D66"/>
    <w:rsid w:val="002309E7"/>
    <w:rsid w:val="00280253"/>
    <w:rsid w:val="00286CB0"/>
    <w:rsid w:val="002A6CA6"/>
    <w:rsid w:val="002B09A1"/>
    <w:rsid w:val="002B220E"/>
    <w:rsid w:val="002D6A80"/>
    <w:rsid w:val="00326C64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B323B"/>
    <w:rsid w:val="005F10CC"/>
    <w:rsid w:val="00600AAB"/>
    <w:rsid w:val="00602253"/>
    <w:rsid w:val="00607EC1"/>
    <w:rsid w:val="00623423"/>
    <w:rsid w:val="00650510"/>
    <w:rsid w:val="00665298"/>
    <w:rsid w:val="00682C5A"/>
    <w:rsid w:val="006938BE"/>
    <w:rsid w:val="006B2592"/>
    <w:rsid w:val="006F5B0E"/>
    <w:rsid w:val="00710510"/>
    <w:rsid w:val="00725928"/>
    <w:rsid w:val="007A6AA5"/>
    <w:rsid w:val="007B0EA1"/>
    <w:rsid w:val="007D6195"/>
    <w:rsid w:val="007F5562"/>
    <w:rsid w:val="008919D6"/>
    <w:rsid w:val="008933AD"/>
    <w:rsid w:val="0089418B"/>
    <w:rsid w:val="008B32D5"/>
    <w:rsid w:val="008F043A"/>
    <w:rsid w:val="008F0C21"/>
    <w:rsid w:val="0095091C"/>
    <w:rsid w:val="009C3D5A"/>
    <w:rsid w:val="009D5026"/>
    <w:rsid w:val="009D61BC"/>
    <w:rsid w:val="009D7D77"/>
    <w:rsid w:val="009F2772"/>
    <w:rsid w:val="00A06FC8"/>
    <w:rsid w:val="00A15D3A"/>
    <w:rsid w:val="00A16B5C"/>
    <w:rsid w:val="00A31676"/>
    <w:rsid w:val="00A55084"/>
    <w:rsid w:val="00A97CD7"/>
    <w:rsid w:val="00AB4BF0"/>
    <w:rsid w:val="00AF1B77"/>
    <w:rsid w:val="00AF69B8"/>
    <w:rsid w:val="00B03A93"/>
    <w:rsid w:val="00B439F6"/>
    <w:rsid w:val="00B45FB9"/>
    <w:rsid w:val="00B8637D"/>
    <w:rsid w:val="00B97929"/>
    <w:rsid w:val="00BB105B"/>
    <w:rsid w:val="00BB451F"/>
    <w:rsid w:val="00BE5651"/>
    <w:rsid w:val="00BF0958"/>
    <w:rsid w:val="00C0309D"/>
    <w:rsid w:val="00C037B9"/>
    <w:rsid w:val="00C667C6"/>
    <w:rsid w:val="00C70A20"/>
    <w:rsid w:val="00C73D3B"/>
    <w:rsid w:val="00CA53E9"/>
    <w:rsid w:val="00CB243C"/>
    <w:rsid w:val="00CC358C"/>
    <w:rsid w:val="00CE4CDD"/>
    <w:rsid w:val="00CF5E1B"/>
    <w:rsid w:val="00CF6DE2"/>
    <w:rsid w:val="00D45010"/>
    <w:rsid w:val="00D7617F"/>
    <w:rsid w:val="00DC278D"/>
    <w:rsid w:val="00DD3EBC"/>
    <w:rsid w:val="00DD7AC2"/>
    <w:rsid w:val="00E3354A"/>
    <w:rsid w:val="00E51E32"/>
    <w:rsid w:val="00EA0A0F"/>
    <w:rsid w:val="00EB746A"/>
    <w:rsid w:val="00F03B01"/>
    <w:rsid w:val="00F20EB7"/>
    <w:rsid w:val="00F219E4"/>
    <w:rsid w:val="00F65FBF"/>
    <w:rsid w:val="00FC4373"/>
    <w:rsid w:val="00FE0C4D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0BA0C0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E0C4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Props1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2024-12-02T16:44:00Z</dcterms:created>
  <dcterms:modified xsi:type="dcterms:W3CDTF">2024-12-02T16:44:00Z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